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B81" w:rsidRPr="00580D51" w:rsidRDefault="00580D51" w:rsidP="004564A6">
      <w:pPr>
        <w:pStyle w:val="a5"/>
        <w:ind w:right="4874"/>
        <w:rPr>
          <w:sz w:val="24"/>
          <w:szCs w:val="24"/>
        </w:rPr>
      </w:pPr>
      <w:r w:rsidRPr="00580D51">
        <w:rPr>
          <w:sz w:val="24"/>
          <w:szCs w:val="24"/>
        </w:rPr>
        <w:t>О внесении изменений в постановление администрации города от 12.09.2011 № 1149 «О создании Межведомственной комиссии по вопросам противодействия проявлениям экстремизма на территории г.Трехгорног</w:t>
      </w:r>
      <w:r>
        <w:rPr>
          <w:sz w:val="24"/>
          <w:szCs w:val="24"/>
        </w:rPr>
        <w:t>о</w:t>
      </w:r>
      <w:r w:rsidRPr="00580D51">
        <w:rPr>
          <w:sz w:val="24"/>
          <w:szCs w:val="24"/>
        </w:rPr>
        <w:t>»</w:t>
      </w:r>
    </w:p>
    <w:p w:rsidR="00A922A7" w:rsidRDefault="00484AA0" w:rsidP="004564A6">
      <w:pPr>
        <w:pStyle w:val="a9"/>
      </w:pPr>
      <w:r>
        <w:t xml:space="preserve">В целях уточнения состава </w:t>
      </w:r>
      <w:r w:rsidRPr="00580D51">
        <w:t>Межведомственной комиссии по вопросам противодействия проявлениям экстремизма на территории г.Трехгорного</w:t>
      </w:r>
      <w:r>
        <w:t>, в</w:t>
      </w:r>
      <w:r w:rsidR="00580D51">
        <w:t xml:space="preserve"> соответствии с Федеральным законом от 25 июля 2002 года № 114-ФЗ «О противодействии экстремистской деятельности», руководствуясь Уставом города Трехгорного,</w:t>
      </w:r>
    </w:p>
    <w:p w:rsidR="00153FD4" w:rsidRDefault="000E60BB" w:rsidP="00153FD4">
      <w:pPr>
        <w:pStyle w:val="aa"/>
      </w:pPr>
      <w:r>
        <w:t>Администрация города Тр</w:t>
      </w:r>
      <w:r w:rsidR="001B5FE4">
        <w:t>е</w:t>
      </w:r>
      <w:r>
        <w:t xml:space="preserve">хгорного </w:t>
      </w:r>
      <w:r w:rsidR="00153FD4">
        <w:t xml:space="preserve">ПОСТАНОВЛЯЕТ: </w:t>
      </w:r>
    </w:p>
    <w:p w:rsidR="00580D51" w:rsidRDefault="00580D51" w:rsidP="00A35347">
      <w:pPr>
        <w:pStyle w:val="a9"/>
        <w:ind w:left="142" w:firstLine="578"/>
      </w:pPr>
      <w:r>
        <w:t xml:space="preserve">1. </w:t>
      </w:r>
      <w:r w:rsidR="000E596D">
        <w:t xml:space="preserve">Приложение № 2  к </w:t>
      </w:r>
      <w:r w:rsidRPr="00580D51">
        <w:t>постановлени</w:t>
      </w:r>
      <w:r w:rsidR="000E596D">
        <w:t>ю</w:t>
      </w:r>
      <w:r w:rsidRPr="00580D51">
        <w:t xml:space="preserve"> администрации города от 12.09.2011 № 1149 «О создании Межведомственной комиссии по вопросам противодействия проявлениям экстремизма на территории г.Трехгорного»</w:t>
      </w:r>
      <w:r w:rsidR="001F3D47">
        <w:t xml:space="preserve"> </w:t>
      </w:r>
      <w:r>
        <w:t xml:space="preserve">изложить в редакции, согласно </w:t>
      </w:r>
      <w:r w:rsidR="00A35347">
        <w:t>П</w:t>
      </w:r>
      <w:r>
        <w:t>риложению № 1</w:t>
      </w:r>
      <w:r w:rsidR="00A35347">
        <w:t xml:space="preserve"> к настоящему постановлению.</w:t>
      </w:r>
    </w:p>
    <w:p w:rsidR="006E5D3F" w:rsidRDefault="006E5D3F" w:rsidP="00A35347">
      <w:pPr>
        <w:pStyle w:val="a9"/>
        <w:ind w:left="142" w:firstLine="578"/>
      </w:pPr>
      <w:r>
        <w:t>2. Опубликовать настоящее постановление в городской газете «Спектр».</w:t>
      </w:r>
    </w:p>
    <w:p w:rsidR="0090629E" w:rsidRDefault="000E596D" w:rsidP="0090629E">
      <w:pPr>
        <w:pStyle w:val="a6"/>
        <w:tabs>
          <w:tab w:val="clear" w:pos="9498"/>
          <w:tab w:val="right" w:pos="-4962"/>
        </w:tabs>
        <w:jc w:val="both"/>
      </w:pPr>
      <w:r>
        <w:tab/>
      </w:r>
      <w:r w:rsidR="006E5D3F">
        <w:t>3</w:t>
      </w:r>
      <w:r w:rsidR="00A35347">
        <w:t xml:space="preserve">. Контроль за исполнением настоящего постановления </w:t>
      </w:r>
      <w:r w:rsidR="0090629E">
        <w:t>возложить на начальника</w:t>
      </w:r>
      <w:r w:rsidR="00857223">
        <w:t xml:space="preserve"> управления</w:t>
      </w:r>
      <w:r w:rsidR="0090629E">
        <w:t xml:space="preserve"> по</w:t>
      </w:r>
      <w:r w:rsidR="00857223">
        <w:t xml:space="preserve"> безопасности</w:t>
      </w:r>
      <w:r w:rsidR="0090629E">
        <w:t xml:space="preserve"> ГО, ЧС</w:t>
      </w:r>
      <w:r w:rsidR="00857223">
        <w:t xml:space="preserve"> и режиму администрации города Н.С. Медина.</w:t>
      </w:r>
    </w:p>
    <w:p w:rsidR="00A35347" w:rsidRPr="00153FD4" w:rsidRDefault="00A35347" w:rsidP="00A35347">
      <w:pPr>
        <w:pStyle w:val="a9"/>
        <w:ind w:left="142" w:firstLine="578"/>
      </w:pPr>
    </w:p>
    <w:p w:rsidR="00153FD4" w:rsidRDefault="00153FD4" w:rsidP="00153FD4">
      <w:pPr>
        <w:pStyle w:val="a9"/>
        <w:ind w:firstLine="0"/>
        <w:jc w:val="center"/>
      </w:pPr>
    </w:p>
    <w:p w:rsidR="00A922A7" w:rsidRDefault="00A922A7" w:rsidP="00A35347">
      <w:pPr>
        <w:pStyle w:val="a8"/>
        <w:tabs>
          <w:tab w:val="clear" w:pos="9498"/>
          <w:tab w:val="right" w:pos="-4962"/>
        </w:tabs>
        <w:ind w:right="-87"/>
      </w:pPr>
      <w:r>
        <w:t>Глава администрации города</w:t>
      </w:r>
      <w:r>
        <w:tab/>
      </w:r>
      <w:r w:rsidR="00A35347">
        <w:t xml:space="preserve">                                                              Д.А. Забродин</w:t>
      </w:r>
    </w:p>
    <w:p w:rsidR="0090629E" w:rsidRDefault="0090629E" w:rsidP="00375FC5">
      <w:pPr>
        <w:pStyle w:val="a6"/>
      </w:pPr>
    </w:p>
    <w:p w:rsidR="0090629E" w:rsidRDefault="0090629E" w:rsidP="00375FC5">
      <w:pPr>
        <w:pStyle w:val="a6"/>
      </w:pPr>
    </w:p>
    <w:p w:rsidR="0090629E" w:rsidRDefault="0090629E" w:rsidP="001B0153">
      <w:pPr>
        <w:ind w:left="5103"/>
        <w:jc w:val="right"/>
        <w:rPr>
          <w:sz w:val="24"/>
          <w:szCs w:val="24"/>
        </w:rPr>
      </w:pPr>
      <w:bookmarkStart w:id="0" w:name="_GoBack"/>
      <w:bookmarkEnd w:id="0"/>
    </w:p>
    <w:p w:rsidR="0090629E" w:rsidRDefault="0090629E" w:rsidP="001B0153">
      <w:pPr>
        <w:ind w:left="5103"/>
        <w:jc w:val="right"/>
        <w:rPr>
          <w:sz w:val="24"/>
          <w:szCs w:val="24"/>
        </w:rPr>
      </w:pPr>
    </w:p>
    <w:p w:rsidR="0014634D" w:rsidRDefault="0014634D" w:rsidP="001B0153">
      <w:pPr>
        <w:ind w:left="5103"/>
        <w:jc w:val="right"/>
        <w:rPr>
          <w:sz w:val="24"/>
          <w:szCs w:val="24"/>
        </w:rPr>
      </w:pPr>
    </w:p>
    <w:p w:rsidR="0014634D" w:rsidRDefault="0014634D" w:rsidP="001B0153">
      <w:pPr>
        <w:ind w:left="5103"/>
        <w:jc w:val="right"/>
        <w:rPr>
          <w:sz w:val="24"/>
          <w:szCs w:val="24"/>
        </w:rPr>
      </w:pPr>
    </w:p>
    <w:p w:rsidR="001B0153" w:rsidRPr="001B0153" w:rsidRDefault="001B0153" w:rsidP="001B0153">
      <w:pPr>
        <w:ind w:left="5103"/>
        <w:jc w:val="right"/>
        <w:rPr>
          <w:sz w:val="24"/>
          <w:szCs w:val="24"/>
        </w:rPr>
      </w:pPr>
      <w:r w:rsidRPr="001B0153">
        <w:rPr>
          <w:sz w:val="24"/>
          <w:szCs w:val="24"/>
        </w:rPr>
        <w:t>Приложение № 1</w:t>
      </w:r>
    </w:p>
    <w:p w:rsidR="001B0153" w:rsidRDefault="001B0153" w:rsidP="001B0153"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1B0153">
        <w:rPr>
          <w:sz w:val="24"/>
          <w:szCs w:val="24"/>
        </w:rPr>
        <w:t xml:space="preserve"> постан</w:t>
      </w:r>
      <w:r>
        <w:rPr>
          <w:sz w:val="24"/>
          <w:szCs w:val="24"/>
        </w:rPr>
        <w:t>ов</w:t>
      </w:r>
      <w:r w:rsidRPr="001B0153">
        <w:rPr>
          <w:sz w:val="24"/>
          <w:szCs w:val="24"/>
        </w:rPr>
        <w:t>лению администрации города</w:t>
      </w:r>
    </w:p>
    <w:p w:rsidR="001B0153" w:rsidRPr="001B0153" w:rsidRDefault="0090629E" w:rsidP="001B0153"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_____________________</w:t>
      </w:r>
      <w:r w:rsidR="001B0153">
        <w:rPr>
          <w:sz w:val="24"/>
          <w:szCs w:val="24"/>
        </w:rPr>
        <w:t>№________</w:t>
      </w:r>
    </w:p>
    <w:p w:rsidR="00375FC5" w:rsidRDefault="00375FC5" w:rsidP="00375FC5">
      <w:pPr>
        <w:pStyle w:val="a6"/>
      </w:pPr>
    </w:p>
    <w:p w:rsidR="001B0153" w:rsidRPr="001B0153" w:rsidRDefault="001B0153" w:rsidP="001B0153">
      <w:pPr>
        <w:ind w:left="5103"/>
        <w:jc w:val="right"/>
        <w:rPr>
          <w:sz w:val="24"/>
          <w:szCs w:val="24"/>
        </w:rPr>
      </w:pPr>
      <w:r w:rsidRPr="001B0153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1B0153" w:rsidRDefault="001B0153" w:rsidP="001B0153"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1B0153">
        <w:rPr>
          <w:sz w:val="24"/>
          <w:szCs w:val="24"/>
        </w:rPr>
        <w:t xml:space="preserve"> постан</w:t>
      </w:r>
      <w:r>
        <w:rPr>
          <w:sz w:val="24"/>
          <w:szCs w:val="24"/>
        </w:rPr>
        <w:t>ов</w:t>
      </w:r>
      <w:r w:rsidRPr="001B0153">
        <w:rPr>
          <w:sz w:val="24"/>
          <w:szCs w:val="24"/>
        </w:rPr>
        <w:t>лению администрации города</w:t>
      </w:r>
    </w:p>
    <w:p w:rsidR="001B0153" w:rsidRDefault="001B0153" w:rsidP="001B0153"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>от 12.09.2011 № 1149</w:t>
      </w:r>
    </w:p>
    <w:p w:rsidR="001B0153" w:rsidRDefault="001B0153" w:rsidP="001B0153">
      <w:pPr>
        <w:ind w:left="5103"/>
        <w:jc w:val="right"/>
        <w:rPr>
          <w:sz w:val="24"/>
          <w:szCs w:val="24"/>
        </w:rPr>
      </w:pPr>
    </w:p>
    <w:p w:rsidR="001B0153" w:rsidRPr="001B0153" w:rsidRDefault="001B0153" w:rsidP="001B0153">
      <w:pPr>
        <w:jc w:val="center"/>
        <w:rPr>
          <w:sz w:val="28"/>
          <w:szCs w:val="28"/>
        </w:rPr>
      </w:pPr>
    </w:p>
    <w:p w:rsidR="001B0153" w:rsidRPr="00B754CD" w:rsidRDefault="001B0153" w:rsidP="001B0153">
      <w:pPr>
        <w:jc w:val="center"/>
        <w:rPr>
          <w:b/>
          <w:sz w:val="28"/>
          <w:szCs w:val="28"/>
        </w:rPr>
      </w:pPr>
      <w:r w:rsidRPr="00B754CD">
        <w:rPr>
          <w:b/>
          <w:sz w:val="28"/>
          <w:szCs w:val="28"/>
        </w:rPr>
        <w:t>Состав</w:t>
      </w:r>
    </w:p>
    <w:p w:rsidR="00CF59AD" w:rsidRDefault="001B0153" w:rsidP="001B01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Межведомственной комиссии по вопросам </w:t>
      </w:r>
    </w:p>
    <w:p w:rsidR="001B0153" w:rsidRDefault="001B0153" w:rsidP="001B015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противодействия проявлениям экстремизма на территории г. Трехгорного</w:t>
      </w:r>
    </w:p>
    <w:p w:rsidR="001B0153" w:rsidRDefault="001B0153" w:rsidP="001B0153">
      <w:pPr>
        <w:jc w:val="center"/>
        <w:rPr>
          <w:sz w:val="28"/>
          <w:szCs w:val="28"/>
        </w:rPr>
      </w:pPr>
    </w:p>
    <w:p w:rsidR="001B0153" w:rsidRPr="00B754CD" w:rsidRDefault="001B0153" w:rsidP="001B0153">
      <w:pPr>
        <w:jc w:val="both"/>
        <w:rPr>
          <w:b/>
          <w:sz w:val="28"/>
          <w:szCs w:val="28"/>
          <w:u w:val="single"/>
        </w:rPr>
      </w:pPr>
      <w:r w:rsidRPr="00B754CD">
        <w:rPr>
          <w:b/>
          <w:sz w:val="28"/>
          <w:szCs w:val="28"/>
          <w:u w:val="single"/>
        </w:rPr>
        <w:t>Председатель комиссии:</w:t>
      </w:r>
    </w:p>
    <w:p w:rsidR="001B0153" w:rsidRDefault="00B754CD" w:rsidP="001B01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Д.А. Забродин        - </w:t>
      </w:r>
      <w:r w:rsidR="001B0153">
        <w:rPr>
          <w:sz w:val="28"/>
          <w:szCs w:val="28"/>
        </w:rPr>
        <w:t>глава администрации города Трехгорного</w:t>
      </w:r>
    </w:p>
    <w:p w:rsidR="001B0153" w:rsidRDefault="001B0153" w:rsidP="001B0153">
      <w:pPr>
        <w:jc w:val="both"/>
        <w:rPr>
          <w:sz w:val="28"/>
          <w:szCs w:val="28"/>
        </w:rPr>
      </w:pPr>
    </w:p>
    <w:p w:rsidR="001B0153" w:rsidRPr="00B754CD" w:rsidRDefault="001B0153" w:rsidP="001B0153">
      <w:pPr>
        <w:jc w:val="both"/>
        <w:rPr>
          <w:b/>
          <w:sz w:val="28"/>
          <w:szCs w:val="28"/>
          <w:u w:val="single"/>
        </w:rPr>
      </w:pPr>
      <w:r w:rsidRPr="00B754CD">
        <w:rPr>
          <w:b/>
          <w:sz w:val="28"/>
          <w:szCs w:val="28"/>
          <w:u w:val="single"/>
        </w:rPr>
        <w:t>Заместители председателя:</w:t>
      </w:r>
    </w:p>
    <w:p w:rsidR="00F04F0A" w:rsidRDefault="00B754CD" w:rsidP="001B01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А.М. Михальченко - </w:t>
      </w:r>
      <w:r w:rsidR="001B0153">
        <w:rPr>
          <w:sz w:val="28"/>
          <w:szCs w:val="28"/>
        </w:rPr>
        <w:t xml:space="preserve">начальник межмуниципального отдела МВД России по </w:t>
      </w:r>
    </w:p>
    <w:p w:rsidR="003A4FC0" w:rsidRDefault="00B754CD" w:rsidP="001B0153">
      <w:pPr>
        <w:jc w:val="both"/>
      </w:pPr>
      <w:r>
        <w:rPr>
          <w:sz w:val="28"/>
          <w:szCs w:val="28"/>
        </w:rPr>
        <w:t xml:space="preserve">                                   ЗАТО г.</w:t>
      </w:r>
      <w:r w:rsidR="003A4FC0">
        <w:rPr>
          <w:sz w:val="28"/>
          <w:szCs w:val="28"/>
        </w:rPr>
        <w:t xml:space="preserve"> Трехгорный Челябинской области</w:t>
      </w:r>
    </w:p>
    <w:p w:rsidR="003A4FC0" w:rsidRDefault="003A4FC0" w:rsidP="001B0153">
      <w:pPr>
        <w:jc w:val="both"/>
        <w:rPr>
          <w:sz w:val="28"/>
          <w:szCs w:val="28"/>
        </w:rPr>
      </w:pPr>
      <w:r>
        <w:t xml:space="preserve">                                                        </w:t>
      </w:r>
      <w:r w:rsidRPr="003A4FC0">
        <w:rPr>
          <w:sz w:val="28"/>
          <w:szCs w:val="28"/>
        </w:rPr>
        <w:t>(по</w:t>
      </w:r>
      <w:r>
        <w:rPr>
          <w:sz w:val="28"/>
          <w:szCs w:val="28"/>
        </w:rPr>
        <w:t xml:space="preserve"> </w:t>
      </w:r>
      <w:r w:rsidRPr="003A4FC0">
        <w:rPr>
          <w:sz w:val="28"/>
          <w:szCs w:val="28"/>
        </w:rPr>
        <w:t>согласованию);</w:t>
      </w:r>
    </w:p>
    <w:p w:rsidR="00DC3286" w:rsidRDefault="00DC3286" w:rsidP="00DC3286">
      <w:pPr>
        <w:pStyle w:val="a6"/>
        <w:tabs>
          <w:tab w:val="clear" w:pos="9498"/>
          <w:tab w:val="right" w:pos="-4962"/>
        </w:tabs>
        <w:jc w:val="both"/>
      </w:pPr>
      <w:r>
        <w:t>Н.С. Медин                - начальник управления по безопасности ГО, ЧС и режиму</w:t>
      </w:r>
    </w:p>
    <w:p w:rsidR="00DC3286" w:rsidRDefault="00DC3286" w:rsidP="00DC3286">
      <w:pPr>
        <w:pStyle w:val="a6"/>
        <w:tabs>
          <w:tab w:val="clear" w:pos="9498"/>
          <w:tab w:val="right" w:pos="-4962"/>
        </w:tabs>
        <w:jc w:val="both"/>
      </w:pPr>
      <w:r>
        <w:t xml:space="preserve">                         </w:t>
      </w:r>
      <w:r w:rsidR="003A4FC0">
        <w:t xml:space="preserve">           администрации города</w:t>
      </w:r>
    </w:p>
    <w:p w:rsidR="00F04F0A" w:rsidRPr="00B754CD" w:rsidRDefault="00F04F0A" w:rsidP="00F04F0A">
      <w:pPr>
        <w:jc w:val="both"/>
        <w:rPr>
          <w:b/>
          <w:sz w:val="28"/>
          <w:szCs w:val="28"/>
          <w:u w:val="single"/>
        </w:rPr>
      </w:pPr>
      <w:r w:rsidRPr="00B754CD">
        <w:rPr>
          <w:b/>
          <w:sz w:val="28"/>
          <w:szCs w:val="28"/>
          <w:u w:val="single"/>
        </w:rPr>
        <w:t>Члены комиссии:</w:t>
      </w:r>
    </w:p>
    <w:p w:rsidR="00F04F0A" w:rsidRDefault="00F04F0A" w:rsidP="00F04F0A">
      <w:pPr>
        <w:jc w:val="both"/>
        <w:rPr>
          <w:sz w:val="28"/>
          <w:szCs w:val="28"/>
        </w:rPr>
      </w:pPr>
    </w:p>
    <w:p w:rsidR="001B0153" w:rsidRDefault="00F04F0A" w:rsidP="007E7540">
      <w:pPr>
        <w:tabs>
          <w:tab w:val="left" w:pos="24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Н.В. Васильева</w:t>
      </w:r>
      <w:r w:rsidR="000629F7">
        <w:rPr>
          <w:sz w:val="28"/>
          <w:szCs w:val="28"/>
        </w:rPr>
        <w:t xml:space="preserve">       </w:t>
      </w:r>
      <w:r w:rsidR="008905D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629F7">
        <w:rPr>
          <w:sz w:val="28"/>
          <w:szCs w:val="28"/>
        </w:rPr>
        <w:t>заместитель директора</w:t>
      </w:r>
      <w:r>
        <w:rPr>
          <w:sz w:val="28"/>
          <w:szCs w:val="28"/>
        </w:rPr>
        <w:t xml:space="preserve"> ТТИ НИЯУ МИФИ по </w:t>
      </w:r>
    </w:p>
    <w:p w:rsidR="00E013EF" w:rsidRDefault="008905DC" w:rsidP="00F04F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0629F7">
        <w:rPr>
          <w:sz w:val="28"/>
          <w:szCs w:val="28"/>
        </w:rPr>
        <w:t xml:space="preserve">воспитательной работе   </w:t>
      </w:r>
      <w:r w:rsidRPr="008905DC">
        <w:rPr>
          <w:sz w:val="28"/>
          <w:szCs w:val="28"/>
        </w:rPr>
        <w:t>(по согласованию);</w:t>
      </w:r>
      <w:r>
        <w:rPr>
          <w:sz w:val="28"/>
          <w:szCs w:val="28"/>
        </w:rPr>
        <w:t xml:space="preserve">  </w:t>
      </w:r>
    </w:p>
    <w:p w:rsidR="00E013EF" w:rsidRDefault="00E013EF" w:rsidP="00E013EF">
      <w:pPr>
        <w:pStyle w:val="a6"/>
        <w:tabs>
          <w:tab w:val="clear" w:pos="9498"/>
          <w:tab w:val="right" w:pos="-4962"/>
          <w:tab w:val="left" w:pos="2410"/>
        </w:tabs>
        <w:jc w:val="both"/>
      </w:pPr>
      <w:r>
        <w:t xml:space="preserve">Л.С. Вилкова          - заместитель начальника  СПО  по воспитательной работе </w:t>
      </w:r>
    </w:p>
    <w:p w:rsidR="008905DC" w:rsidRPr="001B0153" w:rsidRDefault="00E013EF" w:rsidP="00E013EF">
      <w:pPr>
        <w:pStyle w:val="a6"/>
        <w:tabs>
          <w:tab w:val="clear" w:pos="9498"/>
          <w:tab w:val="right" w:pos="-4962"/>
        </w:tabs>
        <w:jc w:val="both"/>
      </w:pPr>
      <w:r>
        <w:t xml:space="preserve">                                   ТТИ НИЯУ «МИФИ»</w:t>
      </w:r>
      <w:r w:rsidRPr="008905DC">
        <w:t xml:space="preserve"> </w:t>
      </w:r>
      <w:r>
        <w:t>(по согласованию);</w:t>
      </w:r>
      <w:r w:rsidR="008905DC">
        <w:t xml:space="preserve">                     </w:t>
      </w:r>
    </w:p>
    <w:p w:rsidR="00375FC5" w:rsidRDefault="008905DC" w:rsidP="0090629E">
      <w:pPr>
        <w:pStyle w:val="a6"/>
        <w:tabs>
          <w:tab w:val="left" w:pos="2552"/>
        </w:tabs>
        <w:jc w:val="both"/>
      </w:pPr>
      <w:r>
        <w:t>М.В. Камалова       -</w:t>
      </w:r>
      <w:r w:rsidR="00F04F0A">
        <w:t xml:space="preserve"> </w:t>
      </w:r>
      <w:r w:rsidR="001F3D47">
        <w:t xml:space="preserve">главный </w:t>
      </w:r>
      <w:r w:rsidR="00F04F0A">
        <w:t>редактор</w:t>
      </w:r>
      <w:r w:rsidR="001F3D47">
        <w:t xml:space="preserve"> редакции</w:t>
      </w:r>
      <w:r w:rsidR="00F04F0A">
        <w:t xml:space="preserve"> газет</w:t>
      </w:r>
      <w:r w:rsidR="001F3D47">
        <w:t xml:space="preserve"> </w:t>
      </w:r>
      <w:r w:rsidR="00F04F0A">
        <w:t>МУП «ТРК «ТВС»;</w:t>
      </w:r>
    </w:p>
    <w:p w:rsidR="00556E65" w:rsidRDefault="008905DC" w:rsidP="008905DC">
      <w:pPr>
        <w:pStyle w:val="a6"/>
        <w:tabs>
          <w:tab w:val="clear" w:pos="9498"/>
          <w:tab w:val="right" w:pos="-4962"/>
          <w:tab w:val="left" w:pos="2410"/>
        </w:tabs>
        <w:jc w:val="both"/>
      </w:pPr>
      <w:r>
        <w:t xml:space="preserve">В.Ф. Каримова       - </w:t>
      </w:r>
      <w:r w:rsidR="00F04F0A">
        <w:t xml:space="preserve">генеральный директор ОАО «Консум», заместитель </w:t>
      </w:r>
      <w:r>
        <w:t xml:space="preserve">   </w:t>
      </w:r>
    </w:p>
    <w:p w:rsidR="00DC3286" w:rsidRDefault="008905DC" w:rsidP="00F04F0A">
      <w:pPr>
        <w:pStyle w:val="a6"/>
        <w:tabs>
          <w:tab w:val="clear" w:pos="9498"/>
          <w:tab w:val="right" w:pos="-4962"/>
        </w:tabs>
        <w:jc w:val="both"/>
      </w:pPr>
      <w:r>
        <w:t xml:space="preserve">                                 </w:t>
      </w:r>
      <w:r w:rsidR="00B754CD">
        <w:t xml:space="preserve"> </w:t>
      </w:r>
      <w:r>
        <w:t xml:space="preserve"> </w:t>
      </w:r>
      <w:r w:rsidR="00DC3286">
        <w:t xml:space="preserve">   </w:t>
      </w:r>
      <w:r>
        <w:t xml:space="preserve">председателя </w:t>
      </w:r>
      <w:r w:rsidR="00DC3286">
        <w:t>муниципального</w:t>
      </w:r>
      <w:r>
        <w:t xml:space="preserve"> отделения</w:t>
      </w:r>
      <w:r w:rsidR="00DC3286">
        <w:t xml:space="preserve"> Форума народов</w:t>
      </w:r>
    </w:p>
    <w:p w:rsidR="008905DC" w:rsidRDefault="00DC3286" w:rsidP="00F04F0A">
      <w:pPr>
        <w:pStyle w:val="a6"/>
        <w:tabs>
          <w:tab w:val="clear" w:pos="9498"/>
          <w:tab w:val="right" w:pos="-4962"/>
        </w:tabs>
        <w:jc w:val="both"/>
      </w:pPr>
      <w:r>
        <w:t xml:space="preserve">                                 </w:t>
      </w:r>
      <w:r w:rsidR="008905DC">
        <w:t xml:space="preserve">  </w:t>
      </w:r>
      <w:r>
        <w:t>Южного Урала г. Трехгорного</w:t>
      </w:r>
      <w:r w:rsidR="008905DC">
        <w:t xml:space="preserve"> </w:t>
      </w:r>
      <w:r w:rsidR="0090629E">
        <w:t>(по согласованию);</w:t>
      </w:r>
      <w:r w:rsidR="008905DC">
        <w:t xml:space="preserve">                            </w:t>
      </w:r>
      <w:r w:rsidR="00B754CD">
        <w:t xml:space="preserve"> </w:t>
      </w:r>
    </w:p>
    <w:p w:rsidR="001F3D47" w:rsidRDefault="0090629E" w:rsidP="00F04F0A">
      <w:pPr>
        <w:pStyle w:val="a6"/>
        <w:tabs>
          <w:tab w:val="clear" w:pos="9498"/>
          <w:tab w:val="right" w:pos="-4962"/>
        </w:tabs>
        <w:jc w:val="both"/>
      </w:pPr>
      <w:r>
        <w:t xml:space="preserve">Н.М. Кондратьева  </w:t>
      </w:r>
      <w:r w:rsidR="008905DC">
        <w:t xml:space="preserve">-  </w:t>
      </w:r>
      <w:r w:rsidR="001F3D47">
        <w:t>начальник МУ «Управление культуры»;</w:t>
      </w:r>
    </w:p>
    <w:p w:rsidR="00DC3286" w:rsidRDefault="00DC3286" w:rsidP="006E5D3F">
      <w:pPr>
        <w:jc w:val="both"/>
        <w:rPr>
          <w:sz w:val="28"/>
          <w:szCs w:val="28"/>
        </w:rPr>
      </w:pPr>
      <w:r>
        <w:rPr>
          <w:sz w:val="28"/>
          <w:szCs w:val="28"/>
        </w:rPr>
        <w:t>И.А. Первухина       - з</w:t>
      </w:r>
      <w:r w:rsidRPr="0032102A">
        <w:rPr>
          <w:sz w:val="28"/>
          <w:szCs w:val="28"/>
        </w:rPr>
        <w:t>аместитель главы администрации</w:t>
      </w:r>
      <w:r>
        <w:rPr>
          <w:sz w:val="28"/>
          <w:szCs w:val="28"/>
        </w:rPr>
        <w:t xml:space="preserve"> города</w:t>
      </w:r>
      <w:r w:rsidRPr="0032102A">
        <w:rPr>
          <w:sz w:val="28"/>
          <w:szCs w:val="28"/>
        </w:rPr>
        <w:t xml:space="preserve"> по образованию, </w:t>
      </w:r>
    </w:p>
    <w:p w:rsidR="0014634D" w:rsidRDefault="00DC3286" w:rsidP="001463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32102A">
        <w:rPr>
          <w:sz w:val="28"/>
          <w:szCs w:val="28"/>
        </w:rPr>
        <w:t>спорту, культуре и социальной сфере</w:t>
      </w:r>
      <w:r>
        <w:rPr>
          <w:sz w:val="28"/>
          <w:szCs w:val="28"/>
        </w:rPr>
        <w:t>;</w:t>
      </w:r>
    </w:p>
    <w:p w:rsidR="00E013EF" w:rsidRDefault="00E013EF" w:rsidP="00E013EF">
      <w:pPr>
        <w:rPr>
          <w:sz w:val="28"/>
          <w:szCs w:val="28"/>
        </w:rPr>
      </w:pPr>
      <w:r>
        <w:rPr>
          <w:sz w:val="28"/>
          <w:szCs w:val="28"/>
        </w:rPr>
        <w:t>О.В. Петухов</w:t>
      </w:r>
      <w:r w:rsidRPr="0014634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Pr="0014634D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заместитель </w:t>
      </w:r>
      <w:r w:rsidRPr="0014634D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а отдела в городе Трехгорном </w:t>
      </w:r>
    </w:p>
    <w:p w:rsidR="00E013EF" w:rsidRPr="0014634D" w:rsidRDefault="00E013EF" w:rsidP="00E013EF">
      <w:pPr>
        <w:ind w:right="-37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У</w:t>
      </w:r>
      <w:r w:rsidRPr="0014634D">
        <w:rPr>
          <w:sz w:val="28"/>
          <w:szCs w:val="28"/>
        </w:rPr>
        <w:t xml:space="preserve">ФСБ </w:t>
      </w:r>
      <w:r>
        <w:rPr>
          <w:sz w:val="28"/>
          <w:szCs w:val="28"/>
        </w:rPr>
        <w:t xml:space="preserve"> России по Челябинской области</w:t>
      </w:r>
      <w:r w:rsidRPr="0014634D">
        <w:rPr>
          <w:sz w:val="28"/>
          <w:szCs w:val="28"/>
        </w:rPr>
        <w:t xml:space="preserve"> (по согласованию);</w:t>
      </w:r>
      <w:r>
        <w:rPr>
          <w:sz w:val="28"/>
          <w:szCs w:val="28"/>
        </w:rPr>
        <w:t xml:space="preserve">              </w:t>
      </w:r>
    </w:p>
    <w:p w:rsidR="0014634D" w:rsidRDefault="0014634D" w:rsidP="0014634D">
      <w:pPr>
        <w:rPr>
          <w:sz w:val="28"/>
          <w:szCs w:val="28"/>
        </w:rPr>
      </w:pPr>
      <w:r w:rsidRPr="0014634D">
        <w:rPr>
          <w:sz w:val="28"/>
          <w:szCs w:val="28"/>
        </w:rPr>
        <w:t>Е.И. Пономарева      - начальник отдела по социальной политике администрации</w:t>
      </w:r>
      <w:r>
        <w:rPr>
          <w:sz w:val="28"/>
          <w:szCs w:val="28"/>
        </w:rPr>
        <w:t xml:space="preserve">        </w:t>
      </w:r>
    </w:p>
    <w:p w:rsidR="0014634D" w:rsidRPr="0014634D" w:rsidRDefault="0014634D" w:rsidP="001463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14634D">
        <w:rPr>
          <w:sz w:val="28"/>
          <w:szCs w:val="28"/>
        </w:rPr>
        <w:t>города, секретарь комиссии;</w:t>
      </w:r>
    </w:p>
    <w:p w:rsidR="0014634D" w:rsidRPr="0014634D" w:rsidRDefault="0014634D" w:rsidP="0014634D">
      <w:pPr>
        <w:rPr>
          <w:sz w:val="28"/>
          <w:szCs w:val="28"/>
        </w:rPr>
      </w:pPr>
      <w:r w:rsidRPr="0014634D">
        <w:rPr>
          <w:sz w:val="28"/>
          <w:szCs w:val="28"/>
        </w:rPr>
        <w:t xml:space="preserve">Е.Ю. Сотникова   </w:t>
      </w:r>
      <w:r>
        <w:rPr>
          <w:sz w:val="28"/>
          <w:szCs w:val="28"/>
        </w:rPr>
        <w:t xml:space="preserve">  </w:t>
      </w:r>
      <w:r w:rsidRPr="001463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4634D">
        <w:rPr>
          <w:sz w:val="28"/>
          <w:szCs w:val="28"/>
        </w:rPr>
        <w:t xml:space="preserve"> - начальник Управления образования администрации </w:t>
      </w:r>
    </w:p>
    <w:p w:rsidR="0014634D" w:rsidRPr="0014634D" w:rsidRDefault="0014634D" w:rsidP="0014634D">
      <w:pPr>
        <w:rPr>
          <w:sz w:val="28"/>
          <w:szCs w:val="28"/>
        </w:rPr>
      </w:pPr>
      <w:r w:rsidRPr="0014634D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</w:t>
      </w:r>
      <w:r w:rsidRPr="0014634D">
        <w:rPr>
          <w:sz w:val="28"/>
          <w:szCs w:val="28"/>
        </w:rPr>
        <w:t xml:space="preserve"> города;</w:t>
      </w:r>
    </w:p>
    <w:p w:rsidR="0014634D" w:rsidRPr="0014634D" w:rsidRDefault="0014634D" w:rsidP="0014634D">
      <w:pPr>
        <w:rPr>
          <w:sz w:val="28"/>
          <w:szCs w:val="28"/>
        </w:rPr>
      </w:pPr>
      <w:r w:rsidRPr="0014634D">
        <w:rPr>
          <w:sz w:val="28"/>
          <w:szCs w:val="28"/>
        </w:rPr>
        <w:t xml:space="preserve">О.Н. Филоненко    </w:t>
      </w:r>
      <w:r>
        <w:rPr>
          <w:sz w:val="28"/>
          <w:szCs w:val="28"/>
        </w:rPr>
        <w:t xml:space="preserve"> </w:t>
      </w:r>
      <w:r w:rsidRPr="001463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4634D">
        <w:rPr>
          <w:sz w:val="28"/>
          <w:szCs w:val="28"/>
        </w:rPr>
        <w:t xml:space="preserve">- директор по управлению персоналом и социальному </w:t>
      </w:r>
    </w:p>
    <w:p w:rsidR="0014634D" w:rsidRPr="0014634D" w:rsidRDefault="0014634D" w:rsidP="0014634D">
      <w:pPr>
        <w:rPr>
          <w:sz w:val="28"/>
          <w:szCs w:val="28"/>
        </w:rPr>
      </w:pPr>
      <w:r w:rsidRPr="0014634D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</w:t>
      </w:r>
      <w:r w:rsidRPr="0014634D">
        <w:rPr>
          <w:sz w:val="28"/>
          <w:szCs w:val="28"/>
        </w:rPr>
        <w:t>развитию ФГУП «ПСЗ» (по согласованию);</w:t>
      </w:r>
    </w:p>
    <w:p w:rsidR="0014634D" w:rsidRPr="0014634D" w:rsidRDefault="0014634D" w:rsidP="0014634D">
      <w:pPr>
        <w:rPr>
          <w:sz w:val="28"/>
          <w:szCs w:val="28"/>
        </w:rPr>
      </w:pPr>
      <w:r w:rsidRPr="0014634D">
        <w:rPr>
          <w:sz w:val="28"/>
          <w:szCs w:val="28"/>
        </w:rPr>
        <w:t xml:space="preserve">И.В. Штанько        </w:t>
      </w:r>
      <w:r>
        <w:rPr>
          <w:sz w:val="28"/>
          <w:szCs w:val="28"/>
        </w:rPr>
        <w:t xml:space="preserve">  </w:t>
      </w:r>
      <w:r w:rsidRPr="0014634D">
        <w:rPr>
          <w:sz w:val="28"/>
          <w:szCs w:val="28"/>
        </w:rPr>
        <w:t xml:space="preserve"> - прокурор ЗАТО г. Трехгорный (по согласованию).</w:t>
      </w:r>
    </w:p>
    <w:p w:rsidR="008905DC" w:rsidRDefault="008905DC" w:rsidP="00F04F0A">
      <w:pPr>
        <w:pStyle w:val="a6"/>
        <w:tabs>
          <w:tab w:val="clear" w:pos="9498"/>
          <w:tab w:val="right" w:pos="-4962"/>
        </w:tabs>
        <w:jc w:val="both"/>
      </w:pPr>
    </w:p>
    <w:p w:rsidR="00F04F0A" w:rsidRDefault="00556E65" w:rsidP="00F04F0A">
      <w:pPr>
        <w:pStyle w:val="a6"/>
        <w:tabs>
          <w:tab w:val="clear" w:pos="9498"/>
          <w:tab w:val="right" w:pos="-4962"/>
        </w:tabs>
        <w:jc w:val="both"/>
      </w:pPr>
      <w:r>
        <w:t xml:space="preserve">  </w:t>
      </w:r>
    </w:p>
    <w:p w:rsidR="00375FC5" w:rsidRDefault="00375FC5" w:rsidP="001B0153">
      <w:pPr>
        <w:pStyle w:val="a6"/>
        <w:tabs>
          <w:tab w:val="clear" w:pos="9498"/>
          <w:tab w:val="right" w:pos="-4820"/>
        </w:tabs>
      </w:pPr>
    </w:p>
    <w:p w:rsidR="00375FC5" w:rsidRDefault="00375FC5" w:rsidP="0090629E">
      <w:pPr>
        <w:pStyle w:val="a6"/>
        <w:tabs>
          <w:tab w:val="left" w:pos="2268"/>
          <w:tab w:val="left" w:pos="2552"/>
        </w:tabs>
      </w:pPr>
    </w:p>
    <w:p w:rsidR="00375FC5" w:rsidRDefault="00375FC5" w:rsidP="00375FC5">
      <w:pPr>
        <w:pStyle w:val="a6"/>
      </w:pPr>
    </w:p>
    <w:sectPr w:rsidR="00375FC5" w:rsidSect="0014634D">
      <w:headerReference w:type="first" r:id="rId8"/>
      <w:pgSz w:w="11906" w:h="16838" w:code="9"/>
      <w:pgMar w:top="284" w:right="851" w:bottom="0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648" w:rsidRDefault="00F57648">
      <w:r>
        <w:separator/>
      </w:r>
    </w:p>
  </w:endnote>
  <w:endnote w:type="continuationSeparator" w:id="0">
    <w:p w:rsidR="00F57648" w:rsidRDefault="00F5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648" w:rsidRDefault="00F57648">
      <w:r>
        <w:separator/>
      </w:r>
    </w:p>
  </w:footnote>
  <w:footnote w:type="continuationSeparator" w:id="0">
    <w:p w:rsidR="00F57648" w:rsidRDefault="00F57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D3F" w:rsidRDefault="006E5D3F">
    <w:pPr>
      <w:pStyle w:val="a3"/>
      <w:jc w:val="center"/>
      <w:rPr>
        <w:sz w:val="24"/>
      </w:rPr>
    </w:pPr>
    <w:r>
      <w:rPr>
        <w:sz w:val="24"/>
      </w:rPr>
      <w:t xml:space="preserve"> </w:t>
    </w:r>
  </w:p>
  <w:p w:rsidR="006E5D3F" w:rsidRDefault="006E5D3F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sz w:val="24"/>
      </w:rPr>
    </w:pPr>
    <w:r>
      <w:rPr>
        <w:noProof/>
        <w:sz w:val="24"/>
      </w:rPr>
      <w:drawing>
        <wp:anchor distT="0" distB="0" distL="114300" distR="114300" simplePos="0" relativeHeight="251657728" behindDoc="0" locked="1" layoutInCell="0" allowOverlap="1">
          <wp:simplePos x="0" y="0"/>
          <wp:positionH relativeFrom="column">
            <wp:posOffset>2571750</wp:posOffset>
          </wp:positionH>
          <wp:positionV relativeFrom="paragraph">
            <wp:posOffset>-800735</wp:posOffset>
          </wp:positionV>
          <wp:extent cx="1024255" cy="1280160"/>
          <wp:effectExtent l="19050" t="0" r="4445" b="0"/>
          <wp:wrapTopAndBottom/>
          <wp:docPr id="2" name="Рисунок 2" descr="Trg_ver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rg_ver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1280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E5D3F" w:rsidRDefault="006E5D3F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sz w:val="24"/>
      </w:rPr>
    </w:pPr>
  </w:p>
  <w:p w:rsidR="006E5D3F" w:rsidRDefault="006E5D3F" w:rsidP="008366EA">
    <w:pPr>
      <w:pStyle w:val="a3"/>
      <w:jc w:val="center"/>
      <w:rPr>
        <w:b/>
        <w:sz w:val="28"/>
      </w:rPr>
    </w:pPr>
    <w:r>
      <w:rPr>
        <w:b/>
        <w:sz w:val="28"/>
      </w:rPr>
      <w:t xml:space="preserve"> АДМИНИСТРАЦИЯ ГОРОДА</w:t>
    </w:r>
    <w:r w:rsidRPr="008366EA">
      <w:rPr>
        <w:b/>
        <w:sz w:val="28"/>
      </w:rPr>
      <w:t xml:space="preserve"> </w:t>
    </w:r>
    <w:r>
      <w:rPr>
        <w:b/>
        <w:sz w:val="28"/>
      </w:rPr>
      <w:t>ТРЕХГОРНОГО</w:t>
    </w:r>
  </w:p>
  <w:p w:rsidR="006E5D3F" w:rsidRDefault="006E5D3F" w:rsidP="008366EA">
    <w:pPr>
      <w:pStyle w:val="a3"/>
      <w:jc w:val="center"/>
      <w:rPr>
        <w:b/>
        <w:sz w:val="28"/>
      </w:rPr>
    </w:pPr>
    <w:r>
      <w:rPr>
        <w:b/>
        <w:sz w:val="28"/>
      </w:rPr>
      <w:t xml:space="preserve"> ЧЕЛЯБИНСКОЙ ОБЛАСТИ</w:t>
    </w:r>
  </w:p>
  <w:p w:rsidR="006E5D3F" w:rsidRDefault="006E5D3F" w:rsidP="008366EA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b/>
        <w:sz w:val="32"/>
      </w:rPr>
    </w:pPr>
    <w:r>
      <w:rPr>
        <w:b/>
        <w:sz w:val="32"/>
      </w:rPr>
      <w:t>ПОСТАНОВЛЕНИЕ</w:t>
    </w:r>
  </w:p>
  <w:p w:rsidR="006E5D3F" w:rsidRDefault="006E5D3F">
    <w:pPr>
      <w:pStyle w:val="a3"/>
      <w:jc w:val="center"/>
      <w:rPr>
        <w:sz w:val="24"/>
      </w:rPr>
    </w:pPr>
  </w:p>
  <w:p w:rsidR="006E5D3F" w:rsidRDefault="006E5D3F">
    <w:pPr>
      <w:pStyle w:val="a3"/>
      <w:jc w:val="center"/>
      <w:rPr>
        <w:sz w:val="28"/>
      </w:rPr>
    </w:pPr>
    <w:r>
      <w:rPr>
        <w:sz w:val="28"/>
      </w:rPr>
      <w:t>№_______________</w:t>
    </w:r>
  </w:p>
  <w:p w:rsidR="006E5D3F" w:rsidRDefault="006E5D3F">
    <w:pPr>
      <w:pStyle w:val="a3"/>
      <w:rPr>
        <w:sz w:val="28"/>
      </w:rPr>
    </w:pPr>
    <w:r>
      <w:rPr>
        <w:sz w:val="28"/>
      </w:rPr>
      <w:t>от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50123"/>
    <w:multiLevelType w:val="hybridMultilevel"/>
    <w:tmpl w:val="8E749B70"/>
    <w:lvl w:ilvl="0" w:tplc="206AFD9E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204166"/>
    <w:multiLevelType w:val="hybridMultilevel"/>
    <w:tmpl w:val="C3F6533E"/>
    <w:lvl w:ilvl="0" w:tplc="20F02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347"/>
    <w:rsid w:val="0000059A"/>
    <w:rsid w:val="00044D95"/>
    <w:rsid w:val="000629F7"/>
    <w:rsid w:val="000E37ED"/>
    <w:rsid w:val="000E596D"/>
    <w:rsid w:val="000E60BB"/>
    <w:rsid w:val="000F66A1"/>
    <w:rsid w:val="00104EAC"/>
    <w:rsid w:val="00135E21"/>
    <w:rsid w:val="0014634D"/>
    <w:rsid w:val="00150858"/>
    <w:rsid w:val="00153FD4"/>
    <w:rsid w:val="001B0153"/>
    <w:rsid w:val="001B5FE4"/>
    <w:rsid w:val="001F3D47"/>
    <w:rsid w:val="001F5018"/>
    <w:rsid w:val="002215CB"/>
    <w:rsid w:val="00242B95"/>
    <w:rsid w:val="00246407"/>
    <w:rsid w:val="00286582"/>
    <w:rsid w:val="003113D3"/>
    <w:rsid w:val="00375FC5"/>
    <w:rsid w:val="00397F6A"/>
    <w:rsid w:val="003A4FC0"/>
    <w:rsid w:val="004564A6"/>
    <w:rsid w:val="00484AA0"/>
    <w:rsid w:val="00556E65"/>
    <w:rsid w:val="00561602"/>
    <w:rsid w:val="00580D51"/>
    <w:rsid w:val="00581E6A"/>
    <w:rsid w:val="00585B81"/>
    <w:rsid w:val="00593C98"/>
    <w:rsid w:val="005D4DC8"/>
    <w:rsid w:val="00636C9D"/>
    <w:rsid w:val="00661327"/>
    <w:rsid w:val="006E5D3F"/>
    <w:rsid w:val="00750B72"/>
    <w:rsid w:val="00750CBC"/>
    <w:rsid w:val="00775FAB"/>
    <w:rsid w:val="007D0E63"/>
    <w:rsid w:val="007D6212"/>
    <w:rsid w:val="007E7540"/>
    <w:rsid w:val="008256CD"/>
    <w:rsid w:val="008366EA"/>
    <w:rsid w:val="00857223"/>
    <w:rsid w:val="00871B72"/>
    <w:rsid w:val="008905DC"/>
    <w:rsid w:val="008E6850"/>
    <w:rsid w:val="0090629E"/>
    <w:rsid w:val="009674BC"/>
    <w:rsid w:val="009737F2"/>
    <w:rsid w:val="009E66A7"/>
    <w:rsid w:val="00A35347"/>
    <w:rsid w:val="00A362DD"/>
    <w:rsid w:val="00A53837"/>
    <w:rsid w:val="00A922A7"/>
    <w:rsid w:val="00AC14F5"/>
    <w:rsid w:val="00AE658F"/>
    <w:rsid w:val="00B06167"/>
    <w:rsid w:val="00B55240"/>
    <w:rsid w:val="00B754CD"/>
    <w:rsid w:val="00BD53F5"/>
    <w:rsid w:val="00C949F1"/>
    <w:rsid w:val="00CA5614"/>
    <w:rsid w:val="00CF59AD"/>
    <w:rsid w:val="00D2677E"/>
    <w:rsid w:val="00D93C4E"/>
    <w:rsid w:val="00DC3286"/>
    <w:rsid w:val="00E013EF"/>
    <w:rsid w:val="00E918C8"/>
    <w:rsid w:val="00E939D5"/>
    <w:rsid w:val="00EF5E14"/>
    <w:rsid w:val="00F04F0A"/>
    <w:rsid w:val="00F5143D"/>
    <w:rsid w:val="00F57648"/>
    <w:rsid w:val="00FF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D53F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D53F5"/>
    <w:pPr>
      <w:tabs>
        <w:tab w:val="center" w:pos="4153"/>
        <w:tab w:val="right" w:pos="8306"/>
      </w:tabs>
    </w:pPr>
  </w:style>
  <w:style w:type="paragraph" w:customStyle="1" w:styleId="a5">
    <w:name w:val="Заголовок документа"/>
    <w:basedOn w:val="a"/>
    <w:next w:val="a"/>
    <w:rsid w:val="004564A6"/>
    <w:pPr>
      <w:spacing w:after="480"/>
      <w:ind w:right="6152"/>
      <w:jc w:val="both"/>
    </w:pPr>
    <w:rPr>
      <w:sz w:val="28"/>
      <w:szCs w:val="28"/>
    </w:rPr>
  </w:style>
  <w:style w:type="paragraph" w:customStyle="1" w:styleId="a6">
    <w:name w:val="Исполнитель"/>
    <w:basedOn w:val="a"/>
    <w:rsid w:val="004564A6"/>
    <w:pPr>
      <w:keepNext/>
      <w:tabs>
        <w:tab w:val="right" w:pos="9498"/>
      </w:tabs>
    </w:pPr>
    <w:rPr>
      <w:sz w:val="28"/>
      <w:szCs w:val="28"/>
    </w:rPr>
  </w:style>
  <w:style w:type="paragraph" w:customStyle="1" w:styleId="a7">
    <w:name w:val="Обращение"/>
    <w:basedOn w:val="a"/>
    <w:next w:val="a"/>
    <w:rsid w:val="004564A6"/>
    <w:pPr>
      <w:spacing w:after="360"/>
      <w:jc w:val="center"/>
    </w:pPr>
    <w:rPr>
      <w:sz w:val="28"/>
      <w:szCs w:val="28"/>
    </w:rPr>
  </w:style>
  <w:style w:type="paragraph" w:customStyle="1" w:styleId="a8">
    <w:name w:val="Подпись должностного лица"/>
    <w:basedOn w:val="a"/>
    <w:next w:val="a6"/>
    <w:rsid w:val="004564A6"/>
    <w:pPr>
      <w:tabs>
        <w:tab w:val="right" w:pos="9498"/>
      </w:tabs>
      <w:spacing w:before="600"/>
    </w:pPr>
    <w:rPr>
      <w:sz w:val="28"/>
      <w:szCs w:val="28"/>
    </w:rPr>
  </w:style>
  <w:style w:type="paragraph" w:customStyle="1" w:styleId="a9">
    <w:name w:val="Текст документа"/>
    <w:basedOn w:val="a"/>
    <w:rsid w:val="004564A6"/>
    <w:pPr>
      <w:ind w:firstLine="720"/>
      <w:jc w:val="both"/>
    </w:pPr>
    <w:rPr>
      <w:sz w:val="28"/>
      <w:szCs w:val="28"/>
    </w:rPr>
  </w:style>
  <w:style w:type="paragraph" w:customStyle="1" w:styleId="aa">
    <w:name w:val="ПОСТ"/>
    <w:basedOn w:val="a9"/>
    <w:next w:val="a9"/>
    <w:rsid w:val="00153FD4"/>
    <w:pPr>
      <w:spacing w:before="360" w:after="360"/>
      <w:ind w:firstLine="0"/>
      <w:jc w:val="center"/>
    </w:pPr>
  </w:style>
  <w:style w:type="paragraph" w:styleId="ab">
    <w:name w:val="Subtitle"/>
    <w:basedOn w:val="a"/>
    <w:next w:val="a"/>
    <w:link w:val="ac"/>
    <w:qFormat/>
    <w:rsid w:val="001463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rsid w:val="001463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blank\&#1040;&#1076;&#1084;&#1080;&#1085;&#1080;&#1089;&#1090;&#1088;&#1072;&#1094;&#1080;&#1103;%20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Администрация Постановление администрации</Template>
  <TotalTime>616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чем</vt:lpstr>
    </vt:vector>
  </TitlesOfParts>
  <Company>Администрация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чем</dc:title>
  <dc:subject/>
  <dc:creator>Е.И.Пономарева</dc:creator>
  <cp:keywords/>
  <cp:lastModifiedBy>voya</cp:lastModifiedBy>
  <cp:revision>13</cp:revision>
  <cp:lastPrinted>2013-04-09T06:52:00Z</cp:lastPrinted>
  <dcterms:created xsi:type="dcterms:W3CDTF">2013-03-20T10:33:00Z</dcterms:created>
  <dcterms:modified xsi:type="dcterms:W3CDTF">2013-04-10T11:39:00Z</dcterms:modified>
</cp:coreProperties>
</file>